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E5C5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E5C5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2E5C5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2E5C5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2E5C5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2E5C5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2E5C5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2E5C59" w:rsidRPr="002E5C59">
          <w:rPr>
            <w:b w:val="0"/>
          </w:rPr>
          <w:t xml:space="preserve"> 11091/047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2E5C59" w:rsidP="00232C8F">
            <w:r>
              <w:t>Инженер по медицинскому оборудованию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2E5C59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2E5C59" w:rsidRPr="002E5C59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2E5C59" w:rsidRPr="002E5C59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2E5C59" w:rsidRPr="002E5C59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2E5C59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2E5C59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2E5C59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2E5C59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2E5C59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2E5C59" w:rsidP="00C31869">
            <w:pPr>
              <w:jc w:val="center"/>
            </w:pPr>
            <w:r>
              <w:t>052-376-976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2E5C59" w:rsidRPr="002E5C59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2E5C59" w:rsidRPr="002E5C59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E5C59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E5C59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E5C5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2E5C5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2E5C5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E5C5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E5C5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E5C5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E5C5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E5C5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E5C5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E5C5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0950BE" w:rsidRPr="000950BE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0950BE" w:rsidRPr="000950BE">
          <w:rPr>
            <w:i/>
            <w:u w:val="single"/>
          </w:rPr>
          <w:tab/>
          <w:t>   </w:t>
        </w:r>
        <w:r w:rsidR="000950BE" w:rsidRPr="000950BE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0950BE" w:rsidRPr="000950BE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0950BE" w:rsidRPr="000950BE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E5C59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E5C59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2E5C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E5C59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E5C59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2E5C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(дата)</w:t>
            </w: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(дата)</w:t>
            </w: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47098" w:rsidTr="0064709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0950BE" w:rsidP="003C5C39">
            <w:pPr>
              <w:pStyle w:val="a8"/>
            </w:pPr>
            <w:r>
              <w:t>24.11.2016</w:t>
            </w:r>
          </w:p>
        </w:tc>
      </w:tr>
      <w:tr w:rsidR="00EF07A3" w:rsidRPr="0064709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3C5C39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47098" w:rsidRDefault="00647098" w:rsidP="00EF07A3">
            <w:pPr>
              <w:pStyle w:val="a8"/>
              <w:rPr>
                <w:vertAlign w:val="superscript"/>
              </w:rPr>
            </w:pPr>
            <w:r w:rsidRPr="0064709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2E5C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E5C59" w:rsidP="004E51DC">
            <w:pPr>
              <w:pStyle w:val="a8"/>
            </w:pPr>
            <w:r>
              <w:t>Рыбченко Анжелика Вячеславовна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2E5C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2E5C5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E5C59" w:rsidRPr="002E5C59" w:rsidRDefault="002E5C59" w:rsidP="00EF07A3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(дата)</w:t>
            </w: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E5C59" w:rsidRPr="002E5C59" w:rsidRDefault="002E5C59" w:rsidP="00EF07A3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(дата)</w:t>
            </w: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E5C59" w:rsidRPr="002E5C59" w:rsidRDefault="002E5C59" w:rsidP="00EF07A3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(дата)</w:t>
            </w: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E5C59" w:rsidRPr="002E5C59" w:rsidRDefault="002E5C59" w:rsidP="00EF07A3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(дата)</w:t>
            </w: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C59" w:rsidRPr="002E5C59" w:rsidRDefault="002E5C59" w:rsidP="004E51DC">
            <w:pPr>
              <w:pStyle w:val="a8"/>
            </w:pPr>
          </w:p>
        </w:tc>
      </w:tr>
      <w:tr w:rsidR="002E5C59" w:rsidRPr="002E5C59" w:rsidTr="002E5C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E5C59" w:rsidRPr="002E5C59" w:rsidRDefault="002E5C59" w:rsidP="00EF07A3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E5C59" w:rsidRPr="002E5C59" w:rsidRDefault="002E5C59" w:rsidP="004E51DC">
            <w:pPr>
              <w:pStyle w:val="a8"/>
              <w:rPr>
                <w:vertAlign w:val="superscript"/>
              </w:rPr>
            </w:pPr>
            <w:r w:rsidRPr="002E5C59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98" w:rsidRDefault="00647098" w:rsidP="0076042D">
      <w:pPr>
        <w:pStyle w:val="a9"/>
      </w:pPr>
      <w:r>
        <w:separator/>
      </w:r>
    </w:p>
  </w:endnote>
  <w:endnote w:type="continuationSeparator" w:id="0">
    <w:p w:rsidR="00647098" w:rsidRDefault="0064709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2E5C5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11091/047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DF4EAE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DF4EAE" w:rsidRPr="00C31869">
            <w:rPr>
              <w:rStyle w:val="ad"/>
              <w:sz w:val="20"/>
              <w:szCs w:val="20"/>
            </w:rPr>
            <w:fldChar w:fldCharType="separate"/>
          </w:r>
          <w:r w:rsidR="002E5C59">
            <w:rPr>
              <w:rStyle w:val="ad"/>
              <w:noProof/>
              <w:sz w:val="20"/>
              <w:szCs w:val="20"/>
            </w:rPr>
            <w:t>1</w:t>
          </w:r>
          <w:r w:rsidR="00DF4EAE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E5C59" w:rsidRPr="002E5C59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98" w:rsidRDefault="00647098" w:rsidP="0076042D">
      <w:pPr>
        <w:pStyle w:val="a9"/>
      </w:pPr>
      <w:r>
        <w:separator/>
      </w:r>
    </w:p>
  </w:footnote>
  <w:footnote w:type="continuationSeparator" w:id="0">
    <w:p w:rsidR="00647098" w:rsidRDefault="0064709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47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172E78822EA64E2C8EB58ADB825A1F36"/>
    <w:docVar w:name="rm_id" w:val="200"/>
    <w:docVar w:name="rm_name" w:val="                                          "/>
    <w:docVar w:name="rm_number" w:val=" 11091/047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3943DF"/>
    <w:rsid w:val="000024F1"/>
    <w:rsid w:val="00025683"/>
    <w:rsid w:val="00046815"/>
    <w:rsid w:val="0005566C"/>
    <w:rsid w:val="000860ED"/>
    <w:rsid w:val="000905BE"/>
    <w:rsid w:val="000950BE"/>
    <w:rsid w:val="000D1F5B"/>
    <w:rsid w:val="00110025"/>
    <w:rsid w:val="001429B1"/>
    <w:rsid w:val="00145419"/>
    <w:rsid w:val="001456F8"/>
    <w:rsid w:val="0015635F"/>
    <w:rsid w:val="001607C8"/>
    <w:rsid w:val="001D47ED"/>
    <w:rsid w:val="001F4D8D"/>
    <w:rsid w:val="00232C8F"/>
    <w:rsid w:val="00234932"/>
    <w:rsid w:val="00244615"/>
    <w:rsid w:val="002A0605"/>
    <w:rsid w:val="002E55C6"/>
    <w:rsid w:val="002E5C59"/>
    <w:rsid w:val="00305B2F"/>
    <w:rsid w:val="00367816"/>
    <w:rsid w:val="003876C3"/>
    <w:rsid w:val="003943DF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4709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A735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DF4EAE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2016-11-24T13:31:00Z</dcterms:created>
  <dcterms:modified xsi:type="dcterms:W3CDTF">2016-11-25T06:31:00Z</dcterms:modified>
</cp:coreProperties>
</file>